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pPr w:vertAnchor="page" w:horzAnchor="page" w:tblpX="2524" w:tblpY="1039"/>
        <w:tblW w:w="3742" w:type="dxa"/>
        <w:tblLayout w:type="fixed"/>
        <w:tblLook w:val="0600" w:firstRow="0" w:lastRow="0" w:firstColumn="0" w:lastColumn="0" w:noHBand="1" w:noVBand="1"/>
      </w:tblPr>
      <w:tblGrid>
        <w:gridCol w:w="3742"/>
      </w:tblGrid>
      <w:tr w:rsidR="00581C0F" w:rsidRPr="004223F8" w14:paraId="31B70729" w14:textId="77777777" w:rsidTr="009B0902">
        <w:trPr>
          <w:trHeight w:val="822"/>
        </w:trPr>
        <w:tc>
          <w:tcPr>
            <w:tcW w:w="3742" w:type="dxa"/>
            <w:vAlign w:val="bottom"/>
          </w:tcPr>
          <w:p w14:paraId="15F6A224" w14:textId="77777777" w:rsidR="00D11DF0" w:rsidRPr="004223F8" w:rsidRDefault="00AC43D8" w:rsidP="009B0902">
            <w:pPr>
              <w:pStyle w:val="Texte-Mentions"/>
              <w:framePr w:wrap="auto" w:vAnchor="margin" w:hAnchor="text" w:xAlign="left" w:yAlign="inline"/>
              <w:rPr>
                <w:rFonts w:cstheme="minorHAnsi"/>
                <w:sz w:val="22"/>
              </w:rPr>
            </w:pPr>
            <w:r w:rsidRPr="004223F8">
              <w:rPr>
                <w:rFonts w:cstheme="minorHAnsi"/>
                <w:sz w:val="22"/>
                <w:highlight w:val="yellow"/>
              </w:rPr>
              <w:t>Ajout logo commune</w:t>
            </w:r>
          </w:p>
        </w:tc>
      </w:tr>
    </w:tbl>
    <w:tbl>
      <w:tblPr>
        <w:tblStyle w:val="Grilledutableau"/>
        <w:tblpPr w:vertAnchor="page" w:horzAnchor="page" w:tblpX="7826" w:tblpY="1039"/>
        <w:tblW w:w="2920" w:type="dxa"/>
        <w:tblLayout w:type="fixed"/>
        <w:tblLook w:val="0600" w:firstRow="0" w:lastRow="0" w:firstColumn="0" w:lastColumn="0" w:noHBand="1" w:noVBand="1"/>
      </w:tblPr>
      <w:tblGrid>
        <w:gridCol w:w="2920"/>
      </w:tblGrid>
      <w:tr w:rsidR="00800E36" w:rsidRPr="004223F8" w14:paraId="59CED11A" w14:textId="77777777" w:rsidTr="007946BA">
        <w:trPr>
          <w:trHeight w:val="822"/>
        </w:trPr>
        <w:tc>
          <w:tcPr>
            <w:tcW w:w="2920" w:type="dxa"/>
            <w:vAlign w:val="bottom"/>
          </w:tcPr>
          <w:p w14:paraId="559A7FB1" w14:textId="77777777" w:rsidR="00F90071" w:rsidRPr="004223F8" w:rsidRDefault="00E22864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b/>
                <w:sz w:val="22"/>
              </w:rPr>
            </w:pPr>
            <w:r>
              <w:rPr>
                <w:rFonts w:cstheme="minorHAnsi"/>
                <w:b/>
                <w:sz w:val="22"/>
              </w:rPr>
              <w:t>Annexe 8</w:t>
            </w:r>
            <w:r w:rsidR="00372A76" w:rsidRPr="004223F8">
              <w:rPr>
                <w:rFonts w:cstheme="minorHAnsi"/>
                <w:b/>
                <w:sz w:val="22"/>
              </w:rPr>
              <w:t> : courrier au p</w:t>
            </w:r>
            <w:r w:rsidR="00AC43D8" w:rsidRPr="004223F8">
              <w:rPr>
                <w:rFonts w:cstheme="minorHAnsi"/>
                <w:b/>
                <w:sz w:val="22"/>
              </w:rPr>
              <w:t>rocureur sur l’exécution</w:t>
            </w:r>
          </w:p>
          <w:p w14:paraId="2321944D" w14:textId="77777777" w:rsidR="00F90071" w:rsidRPr="004223F8" w:rsidRDefault="00F90071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sz w:val="22"/>
              </w:rPr>
            </w:pPr>
          </w:p>
          <w:p w14:paraId="5A431022" w14:textId="77777777" w:rsidR="00800E36" w:rsidRPr="004223F8" w:rsidRDefault="00800E36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sz w:val="22"/>
              </w:rPr>
            </w:pPr>
          </w:p>
        </w:tc>
      </w:tr>
    </w:tbl>
    <w:tbl>
      <w:tblPr>
        <w:tblStyle w:val="Grilledutableau"/>
        <w:tblW w:w="9436" w:type="dxa"/>
        <w:tblLayout w:type="fixed"/>
        <w:tblLook w:val="0600" w:firstRow="0" w:lastRow="0" w:firstColumn="0" w:lastColumn="0" w:noHBand="1" w:noVBand="1"/>
      </w:tblPr>
      <w:tblGrid>
        <w:gridCol w:w="4717"/>
        <w:gridCol w:w="558"/>
        <w:gridCol w:w="4161"/>
      </w:tblGrid>
      <w:tr w:rsidR="00EC74D5" w:rsidRPr="004223F8" w14:paraId="3F2BDF02" w14:textId="77777777" w:rsidTr="00BC3EBC">
        <w:trPr>
          <w:trHeight w:val="1226"/>
        </w:trPr>
        <w:tc>
          <w:tcPr>
            <w:tcW w:w="4717" w:type="dxa"/>
          </w:tcPr>
          <w:p w14:paraId="6E38A9BC" w14:textId="77777777" w:rsidR="00EC74D5" w:rsidRPr="004223F8" w:rsidRDefault="00EC74D5" w:rsidP="00BB63D0">
            <w:pPr>
              <w:rPr>
                <w:rFonts w:cstheme="minorHAnsi"/>
              </w:rPr>
            </w:pPr>
          </w:p>
        </w:tc>
        <w:tc>
          <w:tcPr>
            <w:tcW w:w="558" w:type="dxa"/>
            <w:vMerge w:val="restart"/>
          </w:tcPr>
          <w:p w14:paraId="0ED48297" w14:textId="77777777" w:rsidR="00EC74D5" w:rsidRPr="004223F8" w:rsidRDefault="00EC74D5" w:rsidP="00BB63D0">
            <w:pPr>
              <w:rPr>
                <w:rFonts w:cstheme="minorHAnsi"/>
              </w:rPr>
            </w:pPr>
          </w:p>
        </w:tc>
        <w:tc>
          <w:tcPr>
            <w:tcW w:w="4160" w:type="dxa"/>
            <w:vMerge w:val="restart"/>
          </w:tcPr>
          <w:p w14:paraId="09A2A6E9" w14:textId="331466F3" w:rsidR="00B0019E" w:rsidRPr="004223F8" w:rsidRDefault="00137ABD" w:rsidP="00B0019E">
            <w:pPr>
              <w:pStyle w:val="Texte-Intituldroite"/>
              <w:rPr>
                <w:rFonts w:cstheme="minorHAnsi"/>
              </w:rPr>
            </w:pPr>
            <w:r w:rsidRPr="004223F8">
              <w:rPr>
                <w:rFonts w:cstheme="minorHAnsi"/>
              </w:rPr>
              <w:t xml:space="preserve">Monsieur </w:t>
            </w:r>
            <w:r w:rsidR="00A21917">
              <w:rPr>
                <w:rFonts w:cstheme="minorHAnsi"/>
              </w:rPr>
              <w:t>Thierry LESCOUARC’H</w:t>
            </w:r>
          </w:p>
          <w:p w14:paraId="3FE9FA22" w14:textId="77777777" w:rsidR="00B0019E" w:rsidRPr="004223F8" w:rsidRDefault="0053739F" w:rsidP="00B0019E">
            <w:pPr>
              <w:pStyle w:val="Texte-Intituldroite"/>
              <w:rPr>
                <w:rFonts w:cstheme="minorHAnsi"/>
              </w:rPr>
            </w:pPr>
            <w:r w:rsidRPr="004223F8">
              <w:rPr>
                <w:rFonts w:cstheme="minorHAnsi"/>
              </w:rPr>
              <w:t>Procureur de la République près le Tribunal judiciaire de Montpellier</w:t>
            </w:r>
          </w:p>
          <w:p w14:paraId="0E2DBAC1" w14:textId="77777777" w:rsidR="00B0019E" w:rsidRPr="004223F8" w:rsidRDefault="00AC43D8" w:rsidP="00B0019E">
            <w:pPr>
              <w:pStyle w:val="Texte-Intituldroite"/>
              <w:rPr>
                <w:rFonts w:cstheme="minorHAnsi"/>
              </w:rPr>
            </w:pPr>
            <w:r w:rsidRPr="004223F8">
              <w:rPr>
                <w:rFonts w:cstheme="minorHAnsi"/>
              </w:rPr>
              <w:t>Place Pierre Flotte</w:t>
            </w:r>
          </w:p>
          <w:p w14:paraId="0B622DC5" w14:textId="77777777" w:rsidR="00B0019E" w:rsidRPr="004223F8" w:rsidRDefault="00AC43D8" w:rsidP="00B0019E">
            <w:pPr>
              <w:pStyle w:val="Texte-Intituldroite"/>
              <w:rPr>
                <w:rFonts w:cstheme="minorHAnsi"/>
              </w:rPr>
            </w:pPr>
            <w:r w:rsidRPr="004223F8">
              <w:rPr>
                <w:rFonts w:cstheme="minorHAnsi"/>
              </w:rPr>
              <w:t>34 00</w:t>
            </w:r>
            <w:r w:rsidR="0053739F" w:rsidRPr="004223F8">
              <w:rPr>
                <w:rFonts w:cstheme="minorHAnsi"/>
              </w:rPr>
              <w:t>0 MONTPELLIER</w:t>
            </w:r>
          </w:p>
          <w:p w14:paraId="5082A61F" w14:textId="77777777" w:rsidR="00EC74D5" w:rsidRPr="004223F8" w:rsidRDefault="00EC74D5" w:rsidP="00B0019E">
            <w:pPr>
              <w:pStyle w:val="Texte-Intituldroite"/>
              <w:rPr>
                <w:rFonts w:cstheme="minorHAnsi"/>
              </w:rPr>
            </w:pPr>
          </w:p>
        </w:tc>
      </w:tr>
      <w:tr w:rsidR="00EC74D5" w:rsidRPr="004223F8" w14:paraId="57757729" w14:textId="77777777" w:rsidTr="00BC3EBC">
        <w:trPr>
          <w:trHeight w:val="1400"/>
        </w:trPr>
        <w:tc>
          <w:tcPr>
            <w:tcW w:w="4717" w:type="dxa"/>
          </w:tcPr>
          <w:p w14:paraId="11173136" w14:textId="77777777" w:rsidR="00EC74D5" w:rsidRPr="004223F8" w:rsidRDefault="00EC74D5" w:rsidP="007946BA">
            <w:pPr>
              <w:pStyle w:val="Texte-Intitulgauche"/>
              <w:rPr>
                <w:rFonts w:cstheme="minorHAnsi"/>
                <w:sz w:val="22"/>
              </w:rPr>
            </w:pPr>
            <w:r w:rsidRPr="004223F8">
              <w:rPr>
                <w:rStyle w:val="Texte-Bold"/>
                <w:rFonts w:cstheme="minorHAnsi"/>
                <w:sz w:val="22"/>
              </w:rPr>
              <w:t>N/Réf. :</w:t>
            </w:r>
            <w:r w:rsidRPr="004223F8">
              <w:rPr>
                <w:rFonts w:cstheme="minorHAnsi"/>
                <w:sz w:val="22"/>
              </w:rPr>
              <w:t xml:space="preserve"> 00/00</w:t>
            </w:r>
          </w:p>
          <w:p w14:paraId="41C7A428" w14:textId="77777777" w:rsidR="00EC74D5" w:rsidRPr="004223F8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4223F8">
              <w:rPr>
                <w:rStyle w:val="Texte-Bold"/>
                <w:rFonts w:cstheme="minorHAnsi"/>
                <w:sz w:val="22"/>
              </w:rPr>
              <w:t>V/Réf. :</w:t>
            </w:r>
            <w:r w:rsidRPr="004223F8">
              <w:rPr>
                <w:rFonts w:cstheme="minorHAnsi"/>
                <w:sz w:val="22"/>
              </w:rPr>
              <w:t xml:space="preserve"> 00/00</w:t>
            </w:r>
          </w:p>
          <w:p w14:paraId="22F16D92" w14:textId="77777777" w:rsidR="00EC74D5" w:rsidRPr="004223F8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4223F8">
              <w:rPr>
                <w:rStyle w:val="Texte-Bold"/>
                <w:rFonts w:cstheme="minorHAnsi"/>
                <w:sz w:val="22"/>
              </w:rPr>
              <w:t>Affaire suivie par :</w:t>
            </w:r>
            <w:r w:rsidRPr="004223F8">
              <w:rPr>
                <w:rFonts w:cstheme="minorHAnsi"/>
                <w:sz w:val="22"/>
              </w:rPr>
              <w:t xml:space="preserve"> Prénom NOM </w:t>
            </w:r>
          </w:p>
          <w:p w14:paraId="2305481E" w14:textId="77777777" w:rsidR="00EC74D5" w:rsidRPr="004223F8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4223F8">
              <w:rPr>
                <w:rStyle w:val="Texte-Bold"/>
                <w:rFonts w:cstheme="minorHAnsi"/>
                <w:sz w:val="22"/>
              </w:rPr>
              <w:t>Tél. :</w:t>
            </w:r>
            <w:r w:rsidRPr="004223F8">
              <w:rPr>
                <w:rFonts w:cstheme="minorHAnsi"/>
                <w:sz w:val="22"/>
              </w:rPr>
              <w:t xml:space="preserve"> 00 00 00 00 00</w:t>
            </w:r>
          </w:p>
        </w:tc>
        <w:tc>
          <w:tcPr>
            <w:tcW w:w="558" w:type="dxa"/>
            <w:vMerge/>
          </w:tcPr>
          <w:p w14:paraId="1CAC64B7" w14:textId="77777777" w:rsidR="00EC74D5" w:rsidRPr="004223F8" w:rsidRDefault="00EC74D5" w:rsidP="00BB63D0">
            <w:pPr>
              <w:rPr>
                <w:rFonts w:cstheme="minorHAnsi"/>
              </w:rPr>
            </w:pPr>
          </w:p>
        </w:tc>
        <w:tc>
          <w:tcPr>
            <w:tcW w:w="4160" w:type="dxa"/>
            <w:vMerge/>
          </w:tcPr>
          <w:p w14:paraId="1CA094B4" w14:textId="77777777" w:rsidR="00EC74D5" w:rsidRPr="004223F8" w:rsidRDefault="00EC74D5" w:rsidP="00BB63D0">
            <w:pPr>
              <w:rPr>
                <w:rFonts w:cstheme="minorHAnsi"/>
              </w:rPr>
            </w:pPr>
          </w:p>
        </w:tc>
      </w:tr>
      <w:tr w:rsidR="00EC74D5" w:rsidRPr="004223F8" w14:paraId="701ACFFE" w14:textId="77777777" w:rsidTr="00BC3EBC">
        <w:trPr>
          <w:trHeight w:hRule="exact" w:val="257"/>
        </w:trPr>
        <w:tc>
          <w:tcPr>
            <w:tcW w:w="9436" w:type="dxa"/>
            <w:gridSpan w:val="3"/>
          </w:tcPr>
          <w:p w14:paraId="50693B75" w14:textId="77777777" w:rsidR="00EC74D5" w:rsidRPr="004223F8" w:rsidRDefault="00EC74D5" w:rsidP="00BB63D0">
            <w:pPr>
              <w:rPr>
                <w:rFonts w:cstheme="minorHAnsi"/>
              </w:rPr>
            </w:pPr>
          </w:p>
        </w:tc>
      </w:tr>
      <w:tr w:rsidR="00EC74D5" w:rsidRPr="004223F8" w14:paraId="24CB2E92" w14:textId="77777777" w:rsidTr="00BC3EBC">
        <w:trPr>
          <w:trHeight w:val="719"/>
        </w:trPr>
        <w:tc>
          <w:tcPr>
            <w:tcW w:w="9436" w:type="dxa"/>
            <w:gridSpan w:val="3"/>
          </w:tcPr>
          <w:p w14:paraId="4FAA30F8" w14:textId="77777777" w:rsidR="00914121" w:rsidRPr="004223F8" w:rsidRDefault="00EC74D5" w:rsidP="0091412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4223F8">
              <w:rPr>
                <w:rStyle w:val="Texte-Bold"/>
                <w:rFonts w:cstheme="minorHAnsi"/>
              </w:rPr>
              <w:t>Objet :</w:t>
            </w:r>
            <w:r w:rsidR="00D11DF0" w:rsidRPr="004223F8">
              <w:rPr>
                <w:rFonts w:cstheme="minorHAnsi"/>
              </w:rPr>
              <w:t xml:space="preserve"> </w:t>
            </w:r>
            <w:r w:rsidR="00914121" w:rsidRPr="004223F8">
              <w:rPr>
                <w:rFonts w:cstheme="minorHAnsi"/>
                <w:color w:val="000000"/>
              </w:rPr>
              <w:t xml:space="preserve">Information sur l’exécution de la </w:t>
            </w:r>
            <w:r w:rsidR="00F33CE6" w:rsidRPr="004223F8">
              <w:rPr>
                <w:rFonts w:cstheme="minorHAnsi"/>
                <w:color w:val="000000"/>
              </w:rPr>
              <w:t>transaction proposée par le M</w:t>
            </w:r>
            <w:r w:rsidR="00914121" w:rsidRPr="004223F8">
              <w:rPr>
                <w:rFonts w:cstheme="minorHAnsi"/>
                <w:color w:val="000000"/>
              </w:rPr>
              <w:t>aire aux fins de réparation du préjudice subi par la commune</w:t>
            </w:r>
          </w:p>
          <w:p w14:paraId="4F2570EF" w14:textId="77777777" w:rsidR="0053739F" w:rsidRPr="004223F8" w:rsidRDefault="0053739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6A6A6EAB" w14:textId="77777777" w:rsidR="0053739F" w:rsidRPr="004223F8" w:rsidRDefault="00914121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4223F8">
              <w:rPr>
                <w:rFonts w:cstheme="minorHAnsi"/>
                <w:b/>
                <w:color w:val="000000"/>
              </w:rPr>
              <w:t>Référence</w:t>
            </w:r>
            <w:r w:rsidRPr="004223F8">
              <w:rPr>
                <w:rFonts w:cstheme="minorHAnsi"/>
                <w:color w:val="000000"/>
              </w:rPr>
              <w:t> : Transaction n°</w:t>
            </w:r>
          </w:p>
          <w:p w14:paraId="10247AE7" w14:textId="77777777" w:rsidR="00914121" w:rsidRPr="004223F8" w:rsidRDefault="00914121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628BAF28" w14:textId="77777777" w:rsidR="00914121" w:rsidRPr="004223F8" w:rsidRDefault="00914121" w:rsidP="0091412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23CB7710" w14:textId="77777777" w:rsidR="00914121" w:rsidRPr="004223F8" w:rsidRDefault="00F33CE6" w:rsidP="0091412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4223F8">
              <w:rPr>
                <w:rFonts w:cstheme="minorHAnsi"/>
                <w:color w:val="000000"/>
              </w:rPr>
              <w:t>Monsieur le P</w:t>
            </w:r>
            <w:r w:rsidR="00914121" w:rsidRPr="004223F8">
              <w:rPr>
                <w:rFonts w:cstheme="minorHAnsi"/>
                <w:color w:val="000000"/>
              </w:rPr>
              <w:t>rocureur de la République,</w:t>
            </w:r>
          </w:p>
          <w:p w14:paraId="4FA35902" w14:textId="77777777" w:rsidR="00914121" w:rsidRPr="004223F8" w:rsidRDefault="00914121" w:rsidP="0091412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489A8468" w14:textId="77777777" w:rsidR="00914121" w:rsidRPr="004223F8" w:rsidRDefault="00914121" w:rsidP="0091412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4223F8">
              <w:rPr>
                <w:rFonts w:cstheme="minorHAnsi"/>
                <w:color w:val="000000"/>
              </w:rPr>
              <w:t>Dans l’affaire visée en référence, j’ai l’honneur de vous informer que :</w:t>
            </w:r>
          </w:p>
          <w:p w14:paraId="6AD66C16" w14:textId="77777777" w:rsidR="00914121" w:rsidRPr="004223F8" w:rsidRDefault="00914121" w:rsidP="0091412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3EFD6DD2" w14:textId="77777777" w:rsidR="00914121" w:rsidRPr="004223F8" w:rsidRDefault="00F33CE6" w:rsidP="0091412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4223F8">
              <w:rPr>
                <w:rFonts w:cstheme="minorHAnsi"/>
                <w:color w:val="000000"/>
              </w:rPr>
              <w:t xml:space="preserve">M. / Mme </w:t>
            </w:r>
            <w:r w:rsidR="00914121" w:rsidRPr="004223F8">
              <w:rPr>
                <w:rFonts w:cstheme="minorHAnsi"/>
                <w:color w:val="000000"/>
              </w:rPr>
              <w:t xml:space="preserve"> ………………………………</w:t>
            </w:r>
            <w:proofErr w:type="gramStart"/>
            <w:r w:rsidR="00914121" w:rsidRPr="004223F8">
              <w:rPr>
                <w:rFonts w:cstheme="minorHAnsi"/>
                <w:color w:val="000000"/>
              </w:rPr>
              <w:t>…….</w:t>
            </w:r>
            <w:proofErr w:type="gramEnd"/>
            <w:r w:rsidR="00914121" w:rsidRPr="004223F8">
              <w:rPr>
                <w:rFonts w:cstheme="minorHAnsi"/>
                <w:color w:val="000000"/>
              </w:rPr>
              <w:t>.</w:t>
            </w:r>
          </w:p>
          <w:p w14:paraId="1B6AE570" w14:textId="77777777" w:rsidR="00914121" w:rsidRPr="004223F8" w:rsidRDefault="00914121" w:rsidP="0091412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6EF0AC7D" w14:textId="77777777" w:rsidR="00914121" w:rsidRPr="004223F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22161719" w14:textId="77777777" w:rsidR="00914121" w:rsidRPr="004223F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4223F8">
              <w:rPr>
                <w:rFonts w:cstheme="minorHAnsi"/>
                <w:color w:val="000000"/>
              </w:rPr>
              <w:t>□ a intégralement exécuté la transaction qui lui a été proposée</w:t>
            </w:r>
          </w:p>
          <w:p w14:paraId="4480CBE9" w14:textId="77777777" w:rsidR="00914121" w:rsidRPr="004223F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1C1B7B78" w14:textId="77777777" w:rsidR="00914121" w:rsidRPr="004223F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4223F8">
              <w:rPr>
                <w:rFonts w:cstheme="minorHAnsi"/>
                <w:color w:val="000000"/>
              </w:rPr>
              <w:t>□ a partiellement exécuté la transaction qui lui a été proposée :</w:t>
            </w:r>
          </w:p>
          <w:p w14:paraId="655C6B8E" w14:textId="77777777" w:rsidR="00914121" w:rsidRPr="004223F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259712EF" w14:textId="77777777" w:rsidR="00914121" w:rsidRPr="004223F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4223F8">
              <w:rPr>
                <w:rFonts w:cstheme="minorHAnsi"/>
                <w:color w:val="000000"/>
              </w:rPr>
              <w:t>……………………………………………………………………………………………………………</w:t>
            </w:r>
          </w:p>
          <w:p w14:paraId="2FBE2754" w14:textId="77777777" w:rsidR="00914121" w:rsidRPr="004223F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4223F8">
              <w:rPr>
                <w:rFonts w:cstheme="minorHAnsi"/>
                <w:color w:val="000000"/>
              </w:rPr>
              <w:t>……………………………………………………………………………………………………………</w:t>
            </w:r>
          </w:p>
          <w:p w14:paraId="2CF78673" w14:textId="77777777" w:rsidR="00914121" w:rsidRPr="004223F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2EEDC7D0" w14:textId="77777777" w:rsidR="00914121" w:rsidRPr="004223F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4223F8">
              <w:rPr>
                <w:rFonts w:cstheme="minorHAnsi"/>
                <w:color w:val="000000"/>
              </w:rPr>
              <w:t>□ n’a pas exécuté la transaction qui lui a été proposée</w:t>
            </w:r>
          </w:p>
          <w:p w14:paraId="73174ED3" w14:textId="77777777" w:rsidR="00914121" w:rsidRPr="004223F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6037F3CE" w14:textId="77777777" w:rsidR="00914121" w:rsidRPr="004223F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4223F8">
              <w:rPr>
                <w:rFonts w:cstheme="minorHAnsi"/>
                <w:color w:val="000000"/>
              </w:rPr>
              <w:t>□ a refusé la transaction qui lui a été proposée</w:t>
            </w:r>
          </w:p>
          <w:p w14:paraId="5D91091D" w14:textId="77777777" w:rsidR="00914121" w:rsidRPr="004223F8" w:rsidRDefault="00914121" w:rsidP="0091412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2017913A" w14:textId="77777777" w:rsidR="00914121" w:rsidRPr="004223F8" w:rsidRDefault="00914121" w:rsidP="0091412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432B22EE" w14:textId="77777777" w:rsidR="00914121" w:rsidRPr="004223F8" w:rsidRDefault="00914121" w:rsidP="0091412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4223F8">
              <w:rPr>
                <w:rFonts w:cstheme="minorHAnsi"/>
                <w:color w:val="000000"/>
              </w:rPr>
              <w:t>Je vous retourne donc l’entier dossier en original.</w:t>
            </w:r>
          </w:p>
          <w:p w14:paraId="68E7DB87" w14:textId="77777777" w:rsidR="00914121" w:rsidRPr="004223F8" w:rsidRDefault="00914121" w:rsidP="0091412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21DDA66F" w14:textId="77777777" w:rsidR="00914121" w:rsidRPr="004223F8" w:rsidRDefault="00914121" w:rsidP="0091412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4223F8">
              <w:rPr>
                <w:rFonts w:cstheme="minorHAnsi"/>
                <w:color w:val="000000"/>
              </w:rPr>
              <w:t xml:space="preserve">Veuillez agréer, Monsieur le </w:t>
            </w:r>
            <w:r w:rsidR="00F33CE6" w:rsidRPr="004223F8">
              <w:rPr>
                <w:rFonts w:cstheme="minorHAnsi"/>
                <w:color w:val="000000"/>
              </w:rPr>
              <w:t>P</w:t>
            </w:r>
            <w:r w:rsidRPr="004223F8">
              <w:rPr>
                <w:rFonts w:cstheme="minorHAnsi"/>
                <w:color w:val="000000"/>
              </w:rPr>
              <w:t>rocureur de la République, l’expression de ma considération distinguée.</w:t>
            </w:r>
          </w:p>
          <w:p w14:paraId="4F46A260" w14:textId="77777777" w:rsidR="00914121" w:rsidRPr="004223F8" w:rsidRDefault="00914121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63D0239A" w14:textId="77777777" w:rsidR="00914121" w:rsidRPr="004223F8" w:rsidRDefault="00AC43D8" w:rsidP="00AC43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4223F8">
              <w:rPr>
                <w:rFonts w:cstheme="minorHAnsi"/>
                <w:color w:val="000000"/>
              </w:rPr>
              <w:t xml:space="preserve">                                                   </w:t>
            </w:r>
            <w:r w:rsidRPr="004223F8">
              <w:rPr>
                <w:rFonts w:cstheme="minorHAnsi"/>
                <w:b/>
                <w:color w:val="000000"/>
                <w:highlight w:val="yellow"/>
              </w:rPr>
              <w:t>Fait le XXX, à XXX</w:t>
            </w:r>
          </w:p>
          <w:p w14:paraId="42F2A5E9" w14:textId="77777777" w:rsidR="0053739F" w:rsidRPr="004223F8" w:rsidRDefault="00211590" w:rsidP="0053739F">
            <w:pPr>
              <w:pStyle w:val="Texte-FonctionPrnomNOM"/>
              <w:rPr>
                <w:rFonts w:cstheme="minorHAnsi"/>
              </w:rPr>
            </w:pPr>
            <w:r w:rsidRPr="004223F8">
              <w:rPr>
                <w:rFonts w:cstheme="minorHAnsi"/>
                <w:highlight w:val="yellow"/>
              </w:rPr>
              <w:t>Le</w:t>
            </w:r>
            <w:r w:rsidR="0053739F" w:rsidRPr="004223F8">
              <w:rPr>
                <w:rFonts w:cstheme="minorHAnsi"/>
                <w:highlight w:val="yellow"/>
              </w:rPr>
              <w:t xml:space="preserve"> Maire</w:t>
            </w:r>
            <w:r w:rsidR="00E22470" w:rsidRPr="004223F8">
              <w:rPr>
                <w:rFonts w:cstheme="minorHAnsi"/>
                <w:highlight w:val="yellow"/>
              </w:rPr>
              <w:t xml:space="preserve"> de </w:t>
            </w:r>
            <w:r w:rsidR="00AC43D8" w:rsidRPr="004223F8">
              <w:rPr>
                <w:rFonts w:cstheme="minorHAnsi"/>
                <w:highlight w:val="yellow"/>
              </w:rPr>
              <w:t>XXXX</w:t>
            </w:r>
          </w:p>
          <w:p w14:paraId="71D3A2C0" w14:textId="77777777" w:rsidR="0053739F" w:rsidRPr="004223F8" w:rsidRDefault="0053739F" w:rsidP="0053739F">
            <w:pPr>
              <w:pStyle w:val="Texte-FonctionPrnomNOM"/>
              <w:rPr>
                <w:rFonts w:cstheme="minorHAnsi"/>
              </w:rPr>
            </w:pPr>
          </w:p>
          <w:p w14:paraId="5F17880C" w14:textId="77777777" w:rsidR="00EC74D5" w:rsidRPr="004223F8" w:rsidRDefault="00AC43D8" w:rsidP="00914121">
            <w:pPr>
              <w:pStyle w:val="Texte-FonctionPrnomNOM"/>
              <w:rPr>
                <w:rFonts w:cstheme="minorHAnsi"/>
              </w:rPr>
            </w:pPr>
            <w:r w:rsidRPr="004223F8">
              <w:rPr>
                <w:rFonts w:cstheme="minorHAnsi"/>
                <w:highlight w:val="yellow"/>
              </w:rPr>
              <w:t>Nom, prénom, signature</w:t>
            </w:r>
          </w:p>
        </w:tc>
      </w:tr>
      <w:tr w:rsidR="00EC74D5" w:rsidRPr="004223F8" w14:paraId="509E0AAF" w14:textId="77777777" w:rsidTr="00BC3EBC">
        <w:trPr>
          <w:trHeight w:val="199"/>
        </w:trPr>
        <w:tc>
          <w:tcPr>
            <w:tcW w:w="9436" w:type="dxa"/>
            <w:gridSpan w:val="3"/>
          </w:tcPr>
          <w:p w14:paraId="21C65455" w14:textId="77777777" w:rsidR="00EC74D5" w:rsidRPr="004223F8" w:rsidRDefault="00EC74D5" w:rsidP="00E36AB7">
            <w:pPr>
              <w:rPr>
                <w:rFonts w:cstheme="minorHAnsi"/>
              </w:rPr>
            </w:pPr>
          </w:p>
        </w:tc>
      </w:tr>
    </w:tbl>
    <w:tbl>
      <w:tblPr>
        <w:tblStyle w:val="Grilledutableau"/>
        <w:tblW w:w="9582" w:type="dxa"/>
        <w:tblLook w:val="04A0" w:firstRow="1" w:lastRow="0" w:firstColumn="1" w:lastColumn="0" w:noHBand="0" w:noVBand="1"/>
      </w:tblPr>
      <w:tblGrid>
        <w:gridCol w:w="9582"/>
      </w:tblGrid>
      <w:tr w:rsidR="009B0902" w:rsidRPr="004223F8" w14:paraId="341CDABE" w14:textId="77777777" w:rsidTr="00B333D4">
        <w:trPr>
          <w:trHeight w:hRule="exact" w:val="284"/>
        </w:trPr>
        <w:tc>
          <w:tcPr>
            <w:tcW w:w="9582" w:type="dxa"/>
          </w:tcPr>
          <w:p w14:paraId="5A0CB231" w14:textId="77777777" w:rsidR="009B0902" w:rsidRPr="004223F8" w:rsidRDefault="009B0902" w:rsidP="00B333D4">
            <w:pPr>
              <w:framePr w:w="9582" w:h="284" w:wrap="notBeside" w:vAnchor="page" w:hAnchor="margin" w:yAlign="bottom" w:anchorLock="1"/>
              <w:rPr>
                <w:rFonts w:cstheme="minorHAnsi"/>
              </w:rPr>
            </w:pPr>
          </w:p>
        </w:tc>
      </w:tr>
    </w:tbl>
    <w:p w14:paraId="520075CD" w14:textId="77777777" w:rsidR="00B0019E" w:rsidRPr="004223F8" w:rsidRDefault="00B0019E" w:rsidP="00914121">
      <w:pPr>
        <w:pStyle w:val="Texte-FonctionPrnomNOM"/>
        <w:ind w:left="0"/>
        <w:rPr>
          <w:rFonts w:cstheme="minorHAnsi"/>
        </w:rPr>
      </w:pPr>
    </w:p>
    <w:sectPr w:rsidR="00B0019E" w:rsidRPr="004223F8" w:rsidSect="00934446">
      <w:headerReference w:type="default" r:id="rId7"/>
      <w:headerReference w:type="first" r:id="rId8"/>
      <w:type w:val="continuous"/>
      <w:pgSz w:w="11906" w:h="16838" w:code="9"/>
      <w:pgMar w:top="2778" w:right="1162" w:bottom="1928" w:left="1162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E356B" w14:textId="77777777" w:rsidR="00867E98" w:rsidRDefault="00867E98" w:rsidP="00BB63D0">
      <w:r>
        <w:separator/>
      </w:r>
    </w:p>
    <w:p w14:paraId="385423F0" w14:textId="77777777" w:rsidR="00867E98" w:rsidRDefault="00867E98"/>
  </w:endnote>
  <w:endnote w:type="continuationSeparator" w:id="0">
    <w:p w14:paraId="2BDF3272" w14:textId="77777777" w:rsidR="00867E98" w:rsidRDefault="00867E98" w:rsidP="00BB63D0">
      <w:r>
        <w:continuationSeparator/>
      </w:r>
    </w:p>
    <w:p w14:paraId="2C9F0EC4" w14:textId="77777777" w:rsidR="00867E98" w:rsidRDefault="00867E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DE35E" w14:textId="77777777" w:rsidR="00867E98" w:rsidRDefault="00867E98" w:rsidP="00BB63D0">
      <w:r>
        <w:separator/>
      </w:r>
    </w:p>
    <w:p w14:paraId="1F38832A" w14:textId="77777777" w:rsidR="00867E98" w:rsidRDefault="00867E98"/>
  </w:footnote>
  <w:footnote w:type="continuationSeparator" w:id="0">
    <w:p w14:paraId="3C579947" w14:textId="77777777" w:rsidR="00867E98" w:rsidRDefault="00867E98" w:rsidP="00BB63D0">
      <w:r>
        <w:continuationSeparator/>
      </w:r>
    </w:p>
    <w:p w14:paraId="07A01CAD" w14:textId="77777777" w:rsidR="00867E98" w:rsidRDefault="00867E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pPr w:vertAnchor="page" w:horzAnchor="margin" w:tblpYSpec="bottom"/>
      <w:tblW w:w="9582" w:type="dxa"/>
      <w:tblLook w:val="04A0" w:firstRow="1" w:lastRow="0" w:firstColumn="1" w:lastColumn="0" w:noHBand="0" w:noVBand="1"/>
    </w:tblPr>
    <w:tblGrid>
      <w:gridCol w:w="2386"/>
      <w:gridCol w:w="6828"/>
      <w:gridCol w:w="368"/>
    </w:tblGrid>
    <w:tr w:rsidR="0024473D" w:rsidRPr="00B465C6" w14:paraId="0FDAA590" w14:textId="77777777" w:rsidTr="00B333D4">
      <w:trPr>
        <w:trHeight w:hRule="exact" w:val="284"/>
      </w:trPr>
      <w:tc>
        <w:tcPr>
          <w:tcW w:w="9582" w:type="dxa"/>
          <w:gridSpan w:val="3"/>
          <w:vAlign w:val="center"/>
        </w:tcPr>
        <w:p w14:paraId="22617538" w14:textId="77777777" w:rsidR="0024473D" w:rsidRPr="00331FED" w:rsidRDefault="0024473D" w:rsidP="0024473D"/>
      </w:tc>
    </w:tr>
    <w:tr w:rsidR="0024473D" w:rsidRPr="00B465C6" w14:paraId="579A1583" w14:textId="77777777" w:rsidTr="00B333D4">
      <w:trPr>
        <w:trHeight w:val="320"/>
      </w:trPr>
      <w:tc>
        <w:tcPr>
          <w:tcW w:w="2381" w:type="dxa"/>
          <w:tcBorders>
            <w:right w:val="single" w:sz="4" w:space="0" w:color="auto"/>
          </w:tcBorders>
          <w:vAlign w:val="center"/>
        </w:tcPr>
        <w:p w14:paraId="520E2BFA" w14:textId="77777777" w:rsidR="0024473D" w:rsidRPr="001735A9" w:rsidRDefault="0024473D" w:rsidP="0024473D">
          <w:r>
            <w:rPr>
              <w:noProof/>
              <w:lang w:eastAsia="fr-FR"/>
            </w:rPr>
            <w:drawing>
              <wp:inline distT="0" distB="0" distL="0" distR="0" wp14:anchorId="6CF45672" wp14:editId="74A53C50">
                <wp:extent cx="1512000" cy="201240"/>
                <wp:effectExtent l="0" t="0" r="0" b="8890"/>
                <wp:docPr id="7" name="Imag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visuel_montpellie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2000" cy="2012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33" w:type="dxa"/>
          <w:tcBorders>
            <w:left w:val="single" w:sz="4" w:space="0" w:color="auto"/>
          </w:tcBorders>
          <w:vAlign w:val="bottom"/>
        </w:tcPr>
        <w:p w14:paraId="04B9E52C" w14:textId="77777777" w:rsidR="0024473D" w:rsidRPr="00350BE0" w:rsidRDefault="0024473D" w:rsidP="0024473D">
          <w:pPr>
            <w:pStyle w:val="Texte-Adresseligne1"/>
            <w:framePr w:wrap="auto" w:vAnchor="margin" w:hAnchor="text" w:yAlign="inline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1" </w:instrText>
          </w:r>
          <w:r>
            <w:fldChar w:fldCharType="separate"/>
          </w:r>
          <w:r w:rsidR="00BC3EBC">
            <w:rPr>
              <w:noProof/>
              <w:lang w:val="fr-FR"/>
            </w:rPr>
            <w:t>VILLE DE MONTPELLIER</w:t>
          </w:r>
          <w:r>
            <w:fldChar w:fldCharType="end"/>
          </w:r>
        </w:p>
        <w:p w14:paraId="6A998A2B" w14:textId="77777777" w:rsidR="0024473D" w:rsidRPr="00350BE0" w:rsidRDefault="0024473D" w:rsidP="0024473D">
          <w:pPr>
            <w:pStyle w:val="Texte-Adresseligne2"/>
            <w:framePr w:w="0" w:hRule="auto" w:wrap="auto" w:vAnchor="margin" w:hAnchor="text" w:yAlign="inline" w:anchorLock="0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2" </w:instrText>
          </w:r>
          <w:r>
            <w:fldChar w:fldCharType="separate"/>
          </w:r>
          <w:r w:rsidR="00BC3EBC">
            <w:rPr>
              <w:noProof/>
              <w:lang w:val="fr-FR"/>
            </w:rPr>
            <w:t>1, place Georges Frêche - 34267 Montpellier Cedex 2 - Tél. : 04 67 34 70 00</w:t>
          </w:r>
          <w:r>
            <w:fldChar w:fldCharType="end"/>
          </w:r>
        </w:p>
      </w:tc>
      <w:tc>
        <w:tcPr>
          <w:tcW w:w="368" w:type="dxa"/>
          <w:tcBorders>
            <w:left w:val="nil"/>
          </w:tcBorders>
          <w:vAlign w:val="bottom"/>
        </w:tcPr>
        <w:p w14:paraId="1F5694E0" w14:textId="77777777" w:rsidR="0024473D" w:rsidRPr="00B465C6" w:rsidRDefault="0024473D" w:rsidP="0024473D">
          <w:pPr>
            <w:pStyle w:val="Pagination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C3EBC">
            <w:rPr>
              <w:noProof/>
            </w:rPr>
            <w:t>2</w:t>
          </w:r>
          <w:r>
            <w:fldChar w:fldCharType="end"/>
          </w:r>
        </w:p>
      </w:tc>
    </w:tr>
    <w:tr w:rsidR="0024473D" w:rsidRPr="00B465C6" w14:paraId="7F70598E" w14:textId="77777777" w:rsidTr="00B333D4">
      <w:trPr>
        <w:trHeight w:hRule="exact" w:val="777"/>
      </w:trPr>
      <w:tc>
        <w:tcPr>
          <w:tcW w:w="9582" w:type="dxa"/>
          <w:gridSpan w:val="3"/>
        </w:tcPr>
        <w:p w14:paraId="4D382F03" w14:textId="77777777" w:rsidR="0024473D" w:rsidRPr="00AE653D" w:rsidRDefault="0024473D" w:rsidP="0024473D">
          <w:pPr>
            <w:rPr>
              <w:lang w:val="en-US"/>
            </w:rPr>
          </w:pPr>
        </w:p>
      </w:tc>
    </w:tr>
  </w:tbl>
  <w:p w14:paraId="1428AA21" w14:textId="77777777" w:rsidR="00ED062F" w:rsidRPr="00B465C6" w:rsidRDefault="00ED062F">
    <w:pPr>
      <w:pStyle w:val="En-tte"/>
      <w:rPr>
        <w:lang w:val="en-US"/>
      </w:rPr>
    </w:pPr>
  </w:p>
  <w:p w14:paraId="77136C1B" w14:textId="77777777" w:rsidR="00A543DB" w:rsidRDefault="00A543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A4987" w14:textId="77777777" w:rsidR="00B465C6" w:rsidRDefault="00400EE5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07AE4B" wp14:editId="7BB63601">
              <wp:simplePos x="0" y="0"/>
              <wp:positionH relativeFrom="page">
                <wp:posOffset>360045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F4624D" id="Connecteur droit 1" o:spid="_x0000_s1026" style="position:absolute;z-index:-2516520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8.35pt,280.65pt" to="42.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" strokeweight=".5pt">
              <v:stroke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339"/>
    <w:rsid w:val="00006695"/>
    <w:rsid w:val="00010CEE"/>
    <w:rsid w:val="00022858"/>
    <w:rsid w:val="00033C36"/>
    <w:rsid w:val="000434DC"/>
    <w:rsid w:val="00051B60"/>
    <w:rsid w:val="000971EF"/>
    <w:rsid w:val="000A0BA0"/>
    <w:rsid w:val="00137ABD"/>
    <w:rsid w:val="001409CE"/>
    <w:rsid w:val="001547F8"/>
    <w:rsid w:val="0015622F"/>
    <w:rsid w:val="001735A9"/>
    <w:rsid w:val="001A625E"/>
    <w:rsid w:val="001D3547"/>
    <w:rsid w:val="001E5A72"/>
    <w:rsid w:val="0020230D"/>
    <w:rsid w:val="002054B7"/>
    <w:rsid w:val="00211590"/>
    <w:rsid w:val="0022319A"/>
    <w:rsid w:val="0024473D"/>
    <w:rsid w:val="002928FF"/>
    <w:rsid w:val="002B1D15"/>
    <w:rsid w:val="002B2C43"/>
    <w:rsid w:val="00316C7E"/>
    <w:rsid w:val="00331FED"/>
    <w:rsid w:val="00335F96"/>
    <w:rsid w:val="00344A6C"/>
    <w:rsid w:val="00350BE0"/>
    <w:rsid w:val="0035422D"/>
    <w:rsid w:val="00372A76"/>
    <w:rsid w:val="003B3B00"/>
    <w:rsid w:val="003D60CA"/>
    <w:rsid w:val="003F64FE"/>
    <w:rsid w:val="00400EE5"/>
    <w:rsid w:val="004223F8"/>
    <w:rsid w:val="00427DAA"/>
    <w:rsid w:val="00445ECC"/>
    <w:rsid w:val="00460C5D"/>
    <w:rsid w:val="004D7610"/>
    <w:rsid w:val="00506D76"/>
    <w:rsid w:val="0053739F"/>
    <w:rsid w:val="005709C5"/>
    <w:rsid w:val="00581C0F"/>
    <w:rsid w:val="005A237C"/>
    <w:rsid w:val="005B66D5"/>
    <w:rsid w:val="005C6229"/>
    <w:rsid w:val="005E4CE5"/>
    <w:rsid w:val="00602F2B"/>
    <w:rsid w:val="00651597"/>
    <w:rsid w:val="00654AB0"/>
    <w:rsid w:val="00715BAE"/>
    <w:rsid w:val="00756C68"/>
    <w:rsid w:val="007906CF"/>
    <w:rsid w:val="007946BA"/>
    <w:rsid w:val="007A0982"/>
    <w:rsid w:val="007F1FCF"/>
    <w:rsid w:val="00800E36"/>
    <w:rsid w:val="008401DB"/>
    <w:rsid w:val="00867E98"/>
    <w:rsid w:val="00870EB9"/>
    <w:rsid w:val="00872093"/>
    <w:rsid w:val="0088734B"/>
    <w:rsid w:val="008D1DCC"/>
    <w:rsid w:val="00901CAF"/>
    <w:rsid w:val="00914121"/>
    <w:rsid w:val="00934446"/>
    <w:rsid w:val="009531B7"/>
    <w:rsid w:val="00961A38"/>
    <w:rsid w:val="009674DD"/>
    <w:rsid w:val="00996CDC"/>
    <w:rsid w:val="009B0902"/>
    <w:rsid w:val="00A21917"/>
    <w:rsid w:val="00A543DB"/>
    <w:rsid w:val="00A8094E"/>
    <w:rsid w:val="00AC1DFD"/>
    <w:rsid w:val="00AC43D8"/>
    <w:rsid w:val="00AD4A1C"/>
    <w:rsid w:val="00AE653D"/>
    <w:rsid w:val="00B0019E"/>
    <w:rsid w:val="00B12006"/>
    <w:rsid w:val="00B22772"/>
    <w:rsid w:val="00B27140"/>
    <w:rsid w:val="00B465C6"/>
    <w:rsid w:val="00BB63D0"/>
    <w:rsid w:val="00BC3EBC"/>
    <w:rsid w:val="00BD6651"/>
    <w:rsid w:val="00C03BC5"/>
    <w:rsid w:val="00C16FDC"/>
    <w:rsid w:val="00C24BAC"/>
    <w:rsid w:val="00C45E32"/>
    <w:rsid w:val="00C713BD"/>
    <w:rsid w:val="00C74DCA"/>
    <w:rsid w:val="00D11DF0"/>
    <w:rsid w:val="00D1311B"/>
    <w:rsid w:val="00D80973"/>
    <w:rsid w:val="00D91CBE"/>
    <w:rsid w:val="00DA0339"/>
    <w:rsid w:val="00DA63AC"/>
    <w:rsid w:val="00DE3030"/>
    <w:rsid w:val="00E062A4"/>
    <w:rsid w:val="00E126EB"/>
    <w:rsid w:val="00E22470"/>
    <w:rsid w:val="00E22864"/>
    <w:rsid w:val="00E36AB7"/>
    <w:rsid w:val="00E75BCE"/>
    <w:rsid w:val="00E80C7F"/>
    <w:rsid w:val="00EB77C9"/>
    <w:rsid w:val="00EC74D5"/>
    <w:rsid w:val="00ED062F"/>
    <w:rsid w:val="00EE405F"/>
    <w:rsid w:val="00EF597C"/>
    <w:rsid w:val="00F00E03"/>
    <w:rsid w:val="00F31AD5"/>
    <w:rsid w:val="00F33CE6"/>
    <w:rsid w:val="00F43F58"/>
    <w:rsid w:val="00F538C5"/>
    <w:rsid w:val="00F90071"/>
    <w:rsid w:val="00FB2817"/>
    <w:rsid w:val="00FC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39301E6"/>
  <w15:docId w15:val="{AED115C9-2EA2-4AA4-ADED-65336262A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006"/>
    <w:pPr>
      <w:spacing w:after="0" w:line="264" w:lineRule="atLeast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BB63D0"/>
    <w:pPr>
      <w:spacing w:line="240" w:lineRule="exact"/>
    </w:pPr>
  </w:style>
  <w:style w:type="character" w:customStyle="1" w:styleId="En-tteCar">
    <w:name w:val="En-tête Car"/>
    <w:basedOn w:val="Policepardfaut"/>
    <w:link w:val="En-tte"/>
    <w:uiPriority w:val="99"/>
    <w:rsid w:val="00BB63D0"/>
    <w:rPr>
      <w:sz w:val="20"/>
    </w:rPr>
  </w:style>
  <w:style w:type="paragraph" w:styleId="Pieddepage">
    <w:name w:val="footer"/>
    <w:basedOn w:val="Normal"/>
    <w:link w:val="PieddepageCar"/>
    <w:uiPriority w:val="99"/>
    <w:rsid w:val="00BB63D0"/>
    <w:pPr>
      <w:spacing w:line="240" w:lineRule="exact"/>
    </w:pPr>
  </w:style>
  <w:style w:type="character" w:customStyle="1" w:styleId="PieddepageCar">
    <w:name w:val="Pied de page Car"/>
    <w:basedOn w:val="Policepardfaut"/>
    <w:link w:val="Pieddepage"/>
    <w:uiPriority w:val="99"/>
    <w:rsid w:val="00BB63D0"/>
    <w:rPr>
      <w:sz w:val="20"/>
    </w:rPr>
  </w:style>
  <w:style w:type="table" w:styleId="Grilledutableau">
    <w:name w:val="Table Grid"/>
    <w:basedOn w:val="TableauNormal"/>
    <w:uiPriority w:val="39"/>
    <w:rsid w:val="00EB77C9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D06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062F"/>
    <w:rPr>
      <w:rFonts w:ascii="Tahoma" w:hAnsi="Tahoma" w:cs="Tahoma"/>
      <w:sz w:val="16"/>
      <w:szCs w:val="16"/>
    </w:rPr>
  </w:style>
  <w:style w:type="paragraph" w:customStyle="1" w:styleId="Texte-Mentions">
    <w:name w:val="Texte - Mentions"/>
    <w:basedOn w:val="Normal"/>
    <w:qFormat/>
    <w:rsid w:val="00B0019E"/>
    <w:pPr>
      <w:framePr w:wrap="around" w:vAnchor="page" w:hAnchor="page" w:x="2496" w:y="1078"/>
      <w:spacing w:line="216" w:lineRule="atLeast"/>
    </w:pPr>
    <w:rPr>
      <w:b/>
      <w:sz w:val="18"/>
    </w:rPr>
  </w:style>
  <w:style w:type="paragraph" w:customStyle="1" w:styleId="Texte-LieuDate">
    <w:name w:val="Texte - Lieu &amp; Date"/>
    <w:basedOn w:val="Normal"/>
    <w:qFormat/>
    <w:rsid w:val="00800E36"/>
    <w:pPr>
      <w:framePr w:wrap="around" w:vAnchor="page" w:hAnchor="page" w:x="7089" w:y="1033"/>
      <w:spacing w:line="220" w:lineRule="atLeast"/>
      <w:jc w:val="right"/>
    </w:pPr>
    <w:rPr>
      <w:sz w:val="18"/>
    </w:rPr>
  </w:style>
  <w:style w:type="paragraph" w:customStyle="1" w:styleId="Texte-Intituldroite">
    <w:name w:val="Texte - Intitulé droite"/>
    <w:basedOn w:val="Normal"/>
    <w:qFormat/>
    <w:rsid w:val="00445ECC"/>
  </w:style>
  <w:style w:type="paragraph" w:customStyle="1" w:styleId="Texte-Intitulgauche">
    <w:name w:val="Texte - Intitulé gauche"/>
    <w:basedOn w:val="Normal"/>
    <w:qFormat/>
    <w:rsid w:val="00445ECC"/>
    <w:pPr>
      <w:spacing w:line="220" w:lineRule="atLeast"/>
    </w:pPr>
    <w:rPr>
      <w:sz w:val="18"/>
    </w:rPr>
  </w:style>
  <w:style w:type="character" w:customStyle="1" w:styleId="Texte-Bold">
    <w:name w:val="Texte - Bold"/>
    <w:basedOn w:val="Policepardfaut"/>
    <w:uiPriority w:val="1"/>
    <w:qFormat/>
    <w:rsid w:val="007946BA"/>
    <w:rPr>
      <w:b/>
    </w:rPr>
  </w:style>
  <w:style w:type="paragraph" w:customStyle="1" w:styleId="Texte-Intitulobjet">
    <w:name w:val="Texte - Intitulé objet"/>
    <w:basedOn w:val="Normal"/>
    <w:qFormat/>
    <w:rsid w:val="00EC74D5"/>
  </w:style>
  <w:style w:type="paragraph" w:customStyle="1" w:styleId="Textedesaisie">
    <w:name w:val="Texte de saisie"/>
    <w:basedOn w:val="Normal"/>
    <w:qFormat/>
    <w:rsid w:val="00D80973"/>
    <w:pPr>
      <w:jc w:val="both"/>
    </w:pPr>
  </w:style>
  <w:style w:type="paragraph" w:customStyle="1" w:styleId="Texte-FonctionPrnomNOM">
    <w:name w:val="Texte - Fonction &amp; Prénom NOM"/>
    <w:basedOn w:val="Normal"/>
    <w:qFormat/>
    <w:rsid w:val="00B0019E"/>
    <w:pPr>
      <w:ind w:left="5358"/>
    </w:pPr>
    <w:rPr>
      <w:b/>
    </w:rPr>
  </w:style>
  <w:style w:type="paragraph" w:customStyle="1" w:styleId="Texte-Adresseligne1">
    <w:name w:val="Texte - Adresse ligne 1"/>
    <w:basedOn w:val="Normal"/>
    <w:qFormat/>
    <w:rsid w:val="00F00E03"/>
    <w:pPr>
      <w:framePr w:wrap="around" w:vAnchor="page" w:hAnchor="margin" w:yAlign="bottom"/>
      <w:spacing w:line="160" w:lineRule="atLeast"/>
      <w:ind w:left="227"/>
    </w:pPr>
    <w:rPr>
      <w:b/>
      <w:sz w:val="14"/>
      <w:lang w:val="en-US"/>
    </w:rPr>
  </w:style>
  <w:style w:type="paragraph" w:customStyle="1" w:styleId="Texte-CopiePicesjointes">
    <w:name w:val="Texte - Copie &amp; Pièces jointes"/>
    <w:basedOn w:val="Normal"/>
    <w:qFormat/>
    <w:rsid w:val="00B0019E"/>
    <w:pPr>
      <w:framePr w:w="9582" w:h="777" w:wrap="notBeside" w:vAnchor="page" w:hAnchor="margin" w:yAlign="bottom" w:anchorLock="1"/>
      <w:spacing w:line="216" w:lineRule="atLeast"/>
    </w:pPr>
    <w:rPr>
      <w:sz w:val="18"/>
    </w:rPr>
  </w:style>
  <w:style w:type="paragraph" w:customStyle="1" w:styleId="Texte-Adresseligne2">
    <w:name w:val="Texte - Adresse ligne 2"/>
    <w:basedOn w:val="Texte-Adresseligne1"/>
    <w:qFormat/>
    <w:rsid w:val="00F00E03"/>
    <w:pPr>
      <w:framePr w:w="9582" w:h="284" w:wrap="notBeside" w:anchorLock="1"/>
    </w:pPr>
    <w:rPr>
      <w:b w:val="0"/>
    </w:rPr>
  </w:style>
  <w:style w:type="paragraph" w:customStyle="1" w:styleId="Pagination">
    <w:name w:val="Pagination"/>
    <w:basedOn w:val="Normal"/>
    <w:qFormat/>
    <w:rsid w:val="00B465C6"/>
    <w:pPr>
      <w:spacing w:line="216" w:lineRule="atLeast"/>
      <w:jc w:val="right"/>
    </w:pPr>
    <w:rPr>
      <w:b/>
      <w:sz w:val="18"/>
    </w:rPr>
  </w:style>
  <w:style w:type="paragraph" w:customStyle="1" w:styleId="Filetdebasdepage">
    <w:name w:val="Filet de bas de page"/>
    <w:basedOn w:val="Texte-CopiePicesjointes"/>
    <w:qFormat/>
    <w:rsid w:val="00427DAA"/>
    <w:pPr>
      <w:framePr w:w="0" w:hRule="auto" w:wrap="around" w:vAnchor="margin" w:hAnchor="text" w:anchorLock="0"/>
      <w:pBdr>
        <w:top w:val="single" w:sz="8" w:space="3" w:color="auto"/>
      </w:pBdr>
      <w:ind w:right="6747"/>
      <w:suppressOverlap/>
    </w:pPr>
  </w:style>
  <w:style w:type="paragraph" w:customStyle="1" w:styleId="Espacementtexte">
    <w:name w:val="Espacement texte"/>
    <w:basedOn w:val="Texte-CopiePicesjointes"/>
    <w:qFormat/>
    <w:rsid w:val="00427DAA"/>
    <w:pPr>
      <w:framePr w:w="0" w:hRule="auto" w:wrap="around" w:vAnchor="margin" w:hAnchor="text" w:anchorLock="0"/>
      <w:spacing w:line="100" w:lineRule="exact"/>
      <w:suppressOverlap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101108\Documents\Modeles%20internes\RESULTAT\Courriers\tdl_montpellier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0295D-9047-4C37-86B1-F181C6359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tdl_montpellier.dotx</Template>
  <TotalTime>14</TotalTime>
  <Pages>1</Pages>
  <Words>185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MONTPELLIER</vt:lpstr>
    </vt:vector>
  </TitlesOfParts>
  <Manager>MONTPELLIER</Manager>
  <Company>MONTPELLIER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MONTPELLIER</dc:title>
  <dc:subject>MONTPELLIER</dc:subject>
  <dc:creator/>
  <cp:lastModifiedBy>FLEURIOT Caroline</cp:lastModifiedBy>
  <cp:revision>9</cp:revision>
  <cp:lastPrinted>2018-08-01T06:31:00Z</cp:lastPrinted>
  <dcterms:created xsi:type="dcterms:W3CDTF">2020-12-15T16:06:00Z</dcterms:created>
  <dcterms:modified xsi:type="dcterms:W3CDTF">2026-05-26T16:41:00Z</dcterms:modified>
</cp:coreProperties>
</file>